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C28" w:rsidRDefault="00185C28" w:rsidP="00185C2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Nicholas MARTYN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185C28" w:rsidRDefault="00185C28" w:rsidP="00185C2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Debden, Essex. Yeoman.</w:t>
      </w:r>
    </w:p>
    <w:p w:rsidR="00185C28" w:rsidRDefault="00185C28" w:rsidP="00185C28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185C28" w:rsidRDefault="00185C28" w:rsidP="00185C28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185C28" w:rsidRDefault="00185C28" w:rsidP="00185C2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John Chalk, junior, of Hatfield Broad Oak(q.v.), brought a plaint of debt</w:t>
      </w:r>
    </w:p>
    <w:p w:rsidR="00185C28" w:rsidRDefault="00185C28" w:rsidP="00185C28">
      <w:pPr>
        <w:tabs>
          <w:tab w:val="left" w:pos="720"/>
        </w:tabs>
        <w:ind w:left="1440" w:hanging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against him, Thomas Holt of Newport(q.v.), John </w:t>
      </w:r>
      <w:proofErr w:type="spellStart"/>
      <w:r>
        <w:rPr>
          <w:rFonts w:ascii="Times New Roman" w:eastAsia="Calibri" w:hAnsi="Times New Roman" w:cs="Times New Roman"/>
        </w:rPr>
        <w:t>Jerdevyle</w:t>
      </w:r>
      <w:proofErr w:type="spellEnd"/>
      <w:r>
        <w:rPr>
          <w:rFonts w:ascii="Times New Roman" w:eastAsia="Calibri" w:hAnsi="Times New Roman" w:cs="Times New Roman"/>
        </w:rPr>
        <w:t xml:space="preserve"> of Newport(q.v.) and John </w:t>
      </w:r>
      <w:proofErr w:type="spellStart"/>
      <w:r>
        <w:rPr>
          <w:rFonts w:ascii="Times New Roman" w:eastAsia="Calibri" w:hAnsi="Times New Roman" w:cs="Times New Roman"/>
        </w:rPr>
        <w:t>Feryby</w:t>
      </w:r>
      <w:proofErr w:type="spellEnd"/>
      <w:r>
        <w:rPr>
          <w:rFonts w:ascii="Times New Roman" w:eastAsia="Calibri" w:hAnsi="Times New Roman" w:cs="Times New Roman"/>
        </w:rPr>
        <w:t xml:space="preserve"> of Theydon Boys(q.v.).</w:t>
      </w:r>
    </w:p>
    <w:p w:rsidR="00185C28" w:rsidRDefault="00185C28" w:rsidP="00185C2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185C28" w:rsidRDefault="00185C28" w:rsidP="00185C28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185C28" w:rsidRDefault="00185C28" w:rsidP="00185C28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185C28" w:rsidRDefault="00185C28" w:rsidP="00185C2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June 2017</w:t>
      </w:r>
    </w:p>
    <w:p w:rsidR="006B2F86" w:rsidRPr="00E71FC3" w:rsidRDefault="00185C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C28" w:rsidRDefault="00185C28" w:rsidP="00E71FC3">
      <w:r>
        <w:separator/>
      </w:r>
    </w:p>
  </w:endnote>
  <w:endnote w:type="continuationSeparator" w:id="0">
    <w:p w:rsidR="00185C28" w:rsidRDefault="00185C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C28" w:rsidRDefault="00185C28" w:rsidP="00E71FC3">
      <w:r>
        <w:separator/>
      </w:r>
    </w:p>
  </w:footnote>
  <w:footnote w:type="continuationSeparator" w:id="0">
    <w:p w:rsidR="00185C28" w:rsidRDefault="00185C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C28"/>
    <w:rsid w:val="00185C2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4CD494-B3FA-4D26-A765-AE6C7090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85C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2017-06-04T19:28:00Z</dcterms:created>
  <dcterms:modified xsi:type="dcterms:W3CDTF">2017-06-04T19:28:00Z</dcterms:modified>
</cp:coreProperties>
</file>